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EF2" w:rsidRDefault="00FA0EF2">
      <w:r w:rsidRPr="004A4B6C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2pt;height:336.75pt;visibility:visible">
            <v:imagedata r:id="rId4" o:title=""/>
          </v:shape>
        </w:pict>
      </w:r>
      <w:bookmarkStart w:id="0" w:name="_GoBack"/>
      <w:bookmarkEnd w:id="0"/>
    </w:p>
    <w:sectPr w:rsidR="00FA0EF2" w:rsidSect="006B4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1AD"/>
    <w:rsid w:val="001D21AD"/>
    <w:rsid w:val="004A4B6C"/>
    <w:rsid w:val="006B4ED3"/>
    <w:rsid w:val="00A5440D"/>
    <w:rsid w:val="00CC41F8"/>
    <w:rsid w:val="00CE6D39"/>
    <w:rsid w:val="00D517BC"/>
    <w:rsid w:val="00FA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ED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v_kadr2</cp:lastModifiedBy>
  <cp:revision>2</cp:revision>
  <cp:lastPrinted>2020-12-09T18:53:00Z</cp:lastPrinted>
  <dcterms:created xsi:type="dcterms:W3CDTF">2020-12-09T18:54:00Z</dcterms:created>
  <dcterms:modified xsi:type="dcterms:W3CDTF">2020-12-09T18:54:00Z</dcterms:modified>
</cp:coreProperties>
</file>